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/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>สำนักงานบริหารเทคโนโลยีสารสนเทศเพื่อพัฒนาการศึกษา และโครงการมหาวิทยาลัยไซเบอร์ไทย</w:t>
      </w:r>
      <w:r w:rsidRPr="0044674D">
        <w:rPr>
          <w:rFonts w:ascii="TH SarabunPSK" w:hAnsi="TH SarabunPSK" w:cs="TH SarabunPSK"/>
          <w:sz w:val="30"/>
          <w:szCs w:val="30"/>
        </w:rPr>
        <w:t xml:space="preserve"> 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ของสำนักงานคณะกรรมการการอุดมศึกษาภายในอาคารที่ทำการของส่วนราชการ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lang w:eastAsia="th-TH"/>
              </w:rPr>
              <w:t xml:space="preserve">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>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u w:val="single"/>
                <w:cs/>
              </w:rPr>
              <w:t>ระดับ 2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 13 สำนัก/หน่วยงานครอบครองและตามที่พระราชบัญญัติข้อมูลข่าวสารของราชการ พ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ศ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.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กำหนดผู้รับผิดชอบศูนย์ข้อมูลข่าวสารฯ และสำนัก/หน่วยงาน (13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หน่วยงาน) ต้องกำหนดผู้รับผิดชอบในการดำเนินการเกี่ยวกับการจัดทำข้อมูล รวบรวม จัดส่ง และเผยแพร่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เว็บเพจสำนัก เว็บไซต์ สกอ. และสื่อออนไลน์ของหน่วยงาน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</w:t>
            </w:r>
            <w:r w:rsidRPr="00CE4F0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</w:t>
            </w:r>
            <w:r w:rsidRPr="00031EA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และมีการปรับให้เป็นปัจจุบันทุกไตรมาส</w:t>
            </w:r>
            <w:r w:rsidRPr="00031EA7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031EA7">
              <w:rPr>
                <w:rFonts w:ascii="TH SarabunPSK" w:hAnsi="TH SarabunPSK" w:cs="TH SarabunPSK"/>
                <w:i/>
                <w:iCs/>
                <w:spacing w:val="-6"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BC7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ที่สำนัก/หน่วยงานรับผิดชอบมีผลกระทบต่อประชาชนในปีงบประมาณ 2561 อย่างน้อย 3 แผนงาน/โครงการ </w:t>
            </w:r>
          </w:p>
          <w:p w:rsidR="002F18D2" w:rsidRPr="002F18D2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เพื่อเผยแพร่ผลการดำเนินงานของ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   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2F18D2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จัดทำสรุปผลการดำเนินงานในแผนงาน/โครงการที่ได้รับงบประมาณของสำนัก/หน่วยงาน           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(13 หน่วยงาน)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เพื่อใช้เป็นข้อมูล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ข่าวสารในการ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</w:rPr>
              <w:t>256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2F18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0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</w:t>
            </w:r>
            <w:r w:rsidRPr="00E14841">
              <w:rPr>
                <w:rFonts w:ascii="TH SarabunPSK" w:hAnsi="TH SarabunPSK" w:cs="TH SarabunPSK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ที่ 4 ของปีงบประมาณ 2561)</w:t>
            </w:r>
          </w:p>
        </w:tc>
      </w:tr>
    </w:tbl>
    <w:p w:rsidR="006E78A9" w:rsidRDefault="006E78A9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E3294E" w:rsidRPr="00E14841" w:rsidRDefault="00653AC6" w:rsidP="00E3294E">
      <w:pPr>
        <w:tabs>
          <w:tab w:val="left" w:pos="567"/>
        </w:tabs>
        <w:spacing w:after="1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6E78A9" w:rsidRDefault="006E78A9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bookmarkStart w:id="0" w:name="_GoBack"/>
      <w:bookmarkEnd w:id="0"/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228"/>
        <w:gridCol w:w="1388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63479" w:rsidRPr="00775AFF" w:rsidTr="00031EA7">
        <w:tc>
          <w:tcPr>
            <w:tcW w:w="371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228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88" w:type="dxa"/>
            <w:vAlign w:val="center"/>
          </w:tcPr>
          <w:p w:rsidR="00A63479" w:rsidRPr="00775AFF" w:rsidRDefault="00A63479" w:rsidP="00A6347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031EA7">
        <w:trPr>
          <w:trHeight w:val="679"/>
        </w:trPr>
        <w:tc>
          <w:tcPr>
            <w:tcW w:w="3710" w:type="dxa"/>
          </w:tcPr>
          <w:p w:rsidR="00416FDA" w:rsidRPr="00E14841" w:rsidRDefault="00475DF9" w:rsidP="00C42B2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42B2D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ระดับความสำเร็จในการเปิดเผยข้อมูลข่าวสาร</w:t>
            </w: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C42B2D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28" w:type="dxa"/>
          </w:tcPr>
          <w:p w:rsidR="00416FDA" w:rsidRPr="00775AFF" w:rsidRDefault="00C42B2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88" w:type="dxa"/>
          </w:tcPr>
          <w:p w:rsidR="00416FDA" w:rsidRPr="00775AFF" w:rsidRDefault="00C42B2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4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Default="00496CAE" w:rsidP="00496CAE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496CAE" w:rsidRPr="00B81EE2" w:rsidRDefault="00496CAE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Default="00182875" w:rsidP="00182875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Default="00182875" w:rsidP="0018287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CBF" w:rsidRDefault="00013CBF">
      <w:r>
        <w:separator/>
      </w:r>
    </w:p>
  </w:endnote>
  <w:endnote w:type="continuationSeparator" w:id="0">
    <w:p w:rsidR="00013CBF" w:rsidRDefault="00013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CBF" w:rsidRDefault="00013CBF">
      <w:r>
        <w:separator/>
      </w:r>
    </w:p>
  </w:footnote>
  <w:footnote w:type="continuationSeparator" w:id="0">
    <w:p w:rsidR="00013CBF" w:rsidRDefault="00013C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B262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A6347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B262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A6347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643A9B2E"/>
    <w:lvl w:ilvl="0" w:tplc="61DA791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13CBF"/>
    <w:rsid w:val="00031EA7"/>
    <w:rsid w:val="000510DF"/>
    <w:rsid w:val="00055E87"/>
    <w:rsid w:val="00060446"/>
    <w:rsid w:val="00061DAA"/>
    <w:rsid w:val="00076886"/>
    <w:rsid w:val="00082F7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B35AB"/>
    <w:rsid w:val="001C1485"/>
    <w:rsid w:val="001D7BC3"/>
    <w:rsid w:val="001E4279"/>
    <w:rsid w:val="001F4B09"/>
    <w:rsid w:val="00200DBD"/>
    <w:rsid w:val="00201B1E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32EFE"/>
    <w:rsid w:val="003442D0"/>
    <w:rsid w:val="00385F9D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7ECE"/>
    <w:rsid w:val="00653AC6"/>
    <w:rsid w:val="00667ECD"/>
    <w:rsid w:val="00674396"/>
    <w:rsid w:val="006761C4"/>
    <w:rsid w:val="00695122"/>
    <w:rsid w:val="006B52E9"/>
    <w:rsid w:val="006D01A2"/>
    <w:rsid w:val="006E78A9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B2627"/>
    <w:rsid w:val="009D17C9"/>
    <w:rsid w:val="009D55C4"/>
    <w:rsid w:val="009E1BC7"/>
    <w:rsid w:val="009E3C66"/>
    <w:rsid w:val="00A02EE4"/>
    <w:rsid w:val="00A13B5A"/>
    <w:rsid w:val="00A30BA2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5328"/>
    <w:rsid w:val="00C148B8"/>
    <w:rsid w:val="00C30715"/>
    <w:rsid w:val="00C33B13"/>
    <w:rsid w:val="00C42B2D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5685"/>
    <w:rsid w:val="00E54A62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B01AE-417E-4103-A43D-D7E0A8069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66</TotalTime>
  <Pages>4</Pages>
  <Words>1358</Words>
  <Characters>7743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33</cp:revision>
  <cp:lastPrinted>2015-01-19T07:15:00Z</cp:lastPrinted>
  <dcterms:created xsi:type="dcterms:W3CDTF">2017-01-06T02:10:00Z</dcterms:created>
  <dcterms:modified xsi:type="dcterms:W3CDTF">2018-02-01T09:42:00Z</dcterms:modified>
</cp:coreProperties>
</file>